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F364E" w14:textId="77777777" w:rsidR="00276E49" w:rsidRDefault="00276E49" w:rsidP="00276E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RACEY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fl.1435-41)</w:t>
      </w:r>
    </w:p>
    <w:p w14:paraId="37E34001" w14:textId="77777777" w:rsidR="00276E49" w:rsidRDefault="00276E49" w:rsidP="00276E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241B3A5C" w14:textId="77777777" w:rsidR="00276E49" w:rsidRDefault="00276E49" w:rsidP="00276E49">
      <w:pPr>
        <w:pStyle w:val="NoSpacing"/>
        <w:rPr>
          <w:rFonts w:cs="Times New Roman"/>
          <w:szCs w:val="24"/>
        </w:rPr>
      </w:pPr>
    </w:p>
    <w:p w14:paraId="439AA6A6" w14:textId="77777777" w:rsidR="00276E49" w:rsidRDefault="00276E49" w:rsidP="00276E49">
      <w:pPr>
        <w:pStyle w:val="NoSpacing"/>
        <w:rPr>
          <w:rFonts w:cs="Times New Roman"/>
          <w:szCs w:val="24"/>
        </w:rPr>
      </w:pPr>
    </w:p>
    <w:p w14:paraId="1EF8163C" w14:textId="77777777" w:rsidR="00276E49" w:rsidRDefault="00276E49" w:rsidP="00276E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Sep.1435</w:t>
      </w:r>
      <w:r>
        <w:rPr>
          <w:rFonts w:cs="Times New Roman"/>
          <w:szCs w:val="24"/>
        </w:rPr>
        <w:tab/>
        <w:t>He became Mayor.</w:t>
      </w:r>
    </w:p>
    <w:p w14:paraId="2E79ACCD" w14:textId="77777777" w:rsidR="00276E49" w:rsidRDefault="00276E49" w:rsidP="00276E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CE7065F" w14:textId="77777777" w:rsidR="00276E49" w:rsidRDefault="00276E49" w:rsidP="00276E4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p.448)</w:t>
      </w:r>
    </w:p>
    <w:p w14:paraId="15EC3272" w14:textId="77777777" w:rsidR="00276E49" w:rsidRDefault="00276E49" w:rsidP="00276E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Sep.1440</w:t>
      </w:r>
      <w:r>
        <w:rPr>
          <w:rFonts w:cs="Times New Roman"/>
          <w:szCs w:val="24"/>
        </w:rPr>
        <w:tab/>
        <w:t>He became Mayor again.   (ibid.)</w:t>
      </w:r>
    </w:p>
    <w:p w14:paraId="21580147" w14:textId="77777777" w:rsidR="00276E49" w:rsidRDefault="00276E49" w:rsidP="00276E49">
      <w:pPr>
        <w:pStyle w:val="NoSpacing"/>
        <w:rPr>
          <w:rFonts w:cs="Times New Roman"/>
          <w:szCs w:val="24"/>
        </w:rPr>
      </w:pPr>
    </w:p>
    <w:p w14:paraId="4835CDAB" w14:textId="77777777" w:rsidR="00276E49" w:rsidRDefault="00276E49" w:rsidP="00276E49">
      <w:pPr>
        <w:pStyle w:val="NoSpacing"/>
        <w:rPr>
          <w:rFonts w:cs="Times New Roman"/>
          <w:szCs w:val="24"/>
        </w:rPr>
      </w:pPr>
    </w:p>
    <w:p w14:paraId="532000E5" w14:textId="77777777" w:rsidR="00276E49" w:rsidRDefault="00276E49" w:rsidP="00276E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2023</w:t>
      </w:r>
    </w:p>
    <w:p w14:paraId="0F42AB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EDDC3" w14:textId="77777777" w:rsidR="00276E49" w:rsidRDefault="00276E49" w:rsidP="009139A6">
      <w:r>
        <w:separator/>
      </w:r>
    </w:p>
  </w:endnote>
  <w:endnote w:type="continuationSeparator" w:id="0">
    <w:p w14:paraId="5DC25992" w14:textId="77777777" w:rsidR="00276E49" w:rsidRDefault="00276E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FA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0E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E8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04E28" w14:textId="77777777" w:rsidR="00276E49" w:rsidRDefault="00276E49" w:rsidP="009139A6">
      <w:r>
        <w:separator/>
      </w:r>
    </w:p>
  </w:footnote>
  <w:footnote w:type="continuationSeparator" w:id="0">
    <w:p w14:paraId="3FF3AA26" w14:textId="77777777" w:rsidR="00276E49" w:rsidRDefault="00276E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D9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C8A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C6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49"/>
    <w:rsid w:val="000666E0"/>
    <w:rsid w:val="002510B7"/>
    <w:rsid w:val="00276E4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891A2"/>
  <w15:chartTrackingRefBased/>
  <w15:docId w15:val="{E77954C9-F8D9-438A-8342-668A9302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2023-08-03T10:13:00Z</dcterms:created>
  <dcterms:modified xsi:type="dcterms:W3CDTF">2023-08-03T10:14:00Z</dcterms:modified>
</cp:coreProperties>
</file>